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b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травень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23,5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0,13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0,06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10,81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19,82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2,51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43,17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15</TotalTime>
  <Application>LibreOffice/7.5.2.2$MacOSX_AARCH64 LibreOffice_project/53bb9681a964705cf672590721dbc85eb4d0c3a2</Application>
  <AppVersion>15.0000</AppVersion>
  <Pages>1</Pages>
  <Words>44</Words>
  <Characters>239</Characters>
  <CharactersWithSpaces>260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2026-01-24T23:40:29Z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